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910" w:rsidRPr="006A227C" w:rsidRDefault="00F90910" w:rsidP="00C27E30">
      <w:pPr>
        <w:jc w:val="center"/>
        <w:rPr>
          <w:b/>
          <w:i/>
        </w:rPr>
      </w:pPr>
      <w:r w:rsidRPr="006A227C">
        <w:rPr>
          <w:b/>
          <w:i/>
        </w:rPr>
        <w:t>Впечатления о Китае</w:t>
      </w:r>
    </w:p>
    <w:p w:rsidR="00F90910" w:rsidRPr="006A227C" w:rsidRDefault="00F90910" w:rsidP="00C27E30">
      <w:pPr>
        <w:jc w:val="both"/>
        <w:rPr>
          <w:i/>
        </w:rPr>
      </w:pPr>
      <w:r w:rsidRPr="006A227C">
        <w:rPr>
          <w:i/>
        </w:rPr>
        <w:t>В первый свой день в Китае я была счастлива уже тем, что долетела. Боялась потеряться в Пекинском аэропорту, все-таки крупнейший аэропорт в мире. Достаточно сказать, что внутри третьего терминала ходит электричка. Но все прошло благополучно, если не считать того, что я не обнаружила своего чемодана на ленте. Оказалось, я как-то сумела его прозевать и он находился уже у работницы аэропорта, которая мне его отдала. Мое счастье стало невообразимым. В самолете от Пекина до Хэфэя европейцев вообще не было, так что когда я вышла в зал ожидания, меня сразу узнали встречающие и начали мне махать.</w:t>
      </w:r>
    </w:p>
    <w:p w:rsidR="00F90910" w:rsidRPr="006A227C" w:rsidRDefault="00F90910" w:rsidP="00C27E30">
      <w:pPr>
        <w:jc w:val="both"/>
        <w:rPr>
          <w:i/>
        </w:rPr>
      </w:pPr>
      <w:r w:rsidRPr="006A227C">
        <w:rPr>
          <w:i/>
        </w:rPr>
        <w:t>От аэропорта до студенческого городка довольно далеко ехать, и мы разговаривали со студенткой третьего курса, она меня потом два дня везде сопровождала. Сейчас сидит у меня на занятиях, я радуюсь, что ее и еще нескольких студенток я ни с кем не спутаю. С третьего курса мне еще две студентки помогают, мне кажется, у них это «партийное» задание. Я шучу: «Надо всем студентам хотя бы по разу меня куда-нибудь сопроводить, тогда я всех запомню». Так вот, эти студентки водили меня в больницу на медосмотр, потом заботливо кормили меня хлебом. Они уверены, что все русские жить не могут без хлеба, наверное, это так и есть. Только хлеб на наш совсем не похож, он или сладкий, или какой-то безвкусный. Но у китайцев очень много сладкой выпечки, я такого разнообразия нигде не видела. Есть специальные булочные, но там хлеба нет, только сладкое и конфеты. Еще меня эти же студентки водили в магазин покупать туфли, я не хотела очень долго ходить, поэтому купили их быстро, но дорого. Студентки мне так и сказали: «Это очень дорогие туфли». Около трех тысяч рублей стоят.</w:t>
      </w:r>
    </w:p>
    <w:p w:rsidR="00F90910" w:rsidRPr="006A227C" w:rsidRDefault="00F90910" w:rsidP="00C27E30">
      <w:pPr>
        <w:jc w:val="both"/>
        <w:rPr>
          <w:i/>
        </w:rPr>
      </w:pPr>
      <w:r w:rsidRPr="006A227C">
        <w:rPr>
          <w:i/>
        </w:rPr>
        <w:t>Кроме того, экскурсии мне устраивает студент 4 курса (тоже у меня учится), он в прошлом году стажировался  в Орле и говорит гораздо лучше остальных. Вместе с ним мы ходили в краеведческий музей, зоопарк и несколько парков в городе. Вообще, Хэфэй считается зеленым городом, тут много парков. Но воздух все равно хуже, чем в Перми. Центр провинции Аньхой активно развивается, тут много предприятий, строится сразу несколько линий метро.</w:t>
      </w:r>
    </w:p>
    <w:p w:rsidR="00F90910" w:rsidRPr="006A227C" w:rsidRDefault="00F90910" w:rsidP="00C27E30">
      <w:pPr>
        <w:jc w:val="both"/>
        <w:rPr>
          <w:i/>
        </w:rPr>
      </w:pPr>
      <w:r w:rsidRPr="006A227C">
        <w:rPr>
          <w:i/>
        </w:rPr>
        <w:t xml:space="preserve"> Оказывается, несколько студенток третьего курса были этим летом в Перми, я спросила их о впечатлениях, на что был получен ответ одной из них: «Мне очень понравилась Пермь, это маленький, тихий город». Парки в городе Хэфэй все насажены, а не как у нас, остатки былых лесов. Выглядит все очень красиво, но дикой природы в городе фактически нет. За городом есть лесной парк горы Дашу, мы туда ездили. Несмотря на то, что шли мы по отвесной лестнице больше получаса вверх и ноги болели всю неделю, я была рада, что смогла подышать нормальным воздухом. Моя знакомая, преподаватель с Украины, сводила меня к большому озеру, на берегу которого находится университет, там часто любят гулять по вечерам китайцы. Она считает, что оно очень красивое и даже дышится около него лучше. Я, наверное, ничего не понимаю, но мне кажется, что от воды пахнет каким-то лекарством. Цвет воды такой, что дна не видно, я бы не рискнула к такой воде прикасаться. Так вот, я показывала ей и китайской преподавательнице свои фото, сделанные в Хохловке и на Усьве, они решили, что надо непременно побывать у нас.</w:t>
      </w:r>
    </w:p>
    <w:p w:rsidR="00F90910" w:rsidRPr="006A227C" w:rsidRDefault="00F90910" w:rsidP="00C27E30">
      <w:pPr>
        <w:jc w:val="both"/>
        <w:rPr>
          <w:i/>
        </w:rPr>
      </w:pPr>
      <w:r w:rsidRPr="006A227C">
        <w:rPr>
          <w:i/>
        </w:rPr>
        <w:t>Мне очень понравился местный краеведческий музей. Вход туда бесплатный, фотографировать можно все, что угодно. Он большой, современный, и коллекция неплохая: тут есть вещи разных династий, например, ваза 12 века, старинные золотые и серебряные украшения и др. В музее очень бережное отношение к костям доисторических животных: некоторые кости заменены дубляжом, а оригинал хранится в другом месте. Я думала, что подлинных предметов в музее будет немного, но украшения, вазы, оружие – все настоящее, а вот кости не все. Я просто вспомнила музей в Чердыни, где золотые украшении заменены на слепки, а оригиналы хранятся в Историческом музее в Москве. Зато у нас в Перми коллекция костей всяких доисторических животных хорошая.</w:t>
      </w:r>
    </w:p>
    <w:p w:rsidR="00F90910" w:rsidRPr="006A227C" w:rsidRDefault="00F90910" w:rsidP="00C27E30">
      <w:pPr>
        <w:jc w:val="both"/>
        <w:rPr>
          <w:i/>
        </w:rPr>
      </w:pPr>
      <w:r w:rsidRPr="006A227C">
        <w:rPr>
          <w:i/>
        </w:rPr>
        <w:t>Тут хороший зоопарк, по отзывам, меньше Шанхайского, но мне очень понравился. Студент Илья хотел показать мне панду, но в зоопарке другие животные тоже хорошо представлены. Самое главное, что у них гораздо больше места для животных, чем у нас. На наших в пермском зоопарке без слез смотреть нельзя. Тут очень большой обезьянник, каждому виду выделена довольно большая площадь, выглядят обезьяны хорошо. Кроме большой панды (медведя), оказывается, есть еще красная панда, она маленькая, рыжего цвета. Я специально залезла в Википедию, чтобы посмотреть, что это за животное. Она не относится к медведям, у нее свое собственное семейство – пандовые, и входит туда только один вид – красная панда. Оба животных: и красная панда, и медведь панда находятся под охраной государства, оба вида очень малочисленные. Сам зоопарк очень зеленый, для птиц есть отдельный пруд с камнями и деревьями по берегам. Чтобы они не улетели, высоко поставлена сетка, ее даже не замечаешь. Семьи с детьми проводят в зоопарке целый день, некоторые отдыхают на газонах, под деревьями. Есть несколько маленьких кафешек, где можно перекусить.</w:t>
      </w:r>
    </w:p>
    <w:p w:rsidR="00F90910" w:rsidRPr="006A227C" w:rsidRDefault="00F90910" w:rsidP="00C27E30">
      <w:pPr>
        <w:jc w:val="both"/>
        <w:rPr>
          <w:i/>
        </w:rPr>
      </w:pPr>
      <w:r w:rsidRPr="006A227C">
        <w:rPr>
          <w:i/>
        </w:rPr>
        <w:t xml:space="preserve">Одно из моих любимых занятий в Китае – пробовать новые продукты и блюда. Конечно, тут много острого, но мальчик, с которым мы ходили, специально спрашивал, есть ли в заведении не очень острые блюда. Заведением я называю потому, что слово кафе никак не подходит, лучше всего соответствует слово «забегаловка». Представьте себе на первом этаже дома несколько входов, завешенных полосами клеенки, около этих входов стоят какие-то чаны, яйца в каком-то коричневом бульоне плавают. Нужно проникнуть сквозь эти полоски пленки, и оказываешься в маленьком помещении, где стоят столы с табуретками. Простота необыкновенная: на столах ничего нет: ни скатертей, ни салфеток. Приборов, кроме палочек, естественно, тоже никаких нет. Я сначала думала, куда складывать кости от рыбы – салфеток-то нет. Посмотрела на своего -сотрапезника – и решила, что буду делать так же, как он – складывать на стол. Зато прямо со своего места можешь видеть, что делается на кухне. Я ела два раза в таких заведениях, если честно, мне в ресторане при гостинице университета еда понравилась меньше. Конечно, я опасалась пробовать местный деликатес - черные яйца, их готовят так: погружают в известь, а потом на месяц закапывают в землю. Попробовала – жива, но определенно, моим любимым блюдом черные яйца не станут. Очень вкусной оказалась лапша в этой забегаловке, туда добавляют жареное яйцо (обычное), маленькие грибочки, сухой тофу и овощи. Остатки этой лапши мне положили с собой, потому что мне она понравилась. В Китае вообще в любом заведении общепита могут положить то, что не съедено, с собой. Постоянно вижу на улицах людей, которые несут в бумажных емкостях еду. </w:t>
      </w:r>
    </w:p>
    <w:p w:rsidR="00F90910" w:rsidRPr="006A227C" w:rsidRDefault="00F90910" w:rsidP="00C27E30">
      <w:pPr>
        <w:jc w:val="both"/>
        <w:rPr>
          <w:i/>
        </w:rPr>
      </w:pPr>
      <w:r w:rsidRPr="006A227C">
        <w:rPr>
          <w:i/>
        </w:rPr>
        <w:t xml:space="preserve">Чаще я питаюсь дома, покупаю продукты в магазине и на рынке. На рынках только местная продукция, в больших супермаркетах можно купить привычные русскому вещи: молоко, масло, сметану. На рынках продают живых куриц. Когда я спросила о том, как же их покупать. Мне сказали, что курицу убьют, ощиплют и выпотрошат. Китайцы считаю, что это гораздо лучше, чем покупать в магазине тушку, потому что курица гарантированно свежая. Я подумала, что, наверное, не смогу смотреть, как убивают курицу, поэтому покупать ее не буду. Знакомая из Харькова мне говорит: «А ты в сторону отойди и не смотри, потом возьмешь». В магазинах, кстати, продается любимая китайцами черная курица, у нее кожа, мясо и кости черные. Это правда, я видела ее в магазине разделанную. </w:t>
      </w:r>
    </w:p>
    <w:p w:rsidR="00F90910" w:rsidRPr="006A227C" w:rsidRDefault="00F90910" w:rsidP="00C27E30">
      <w:pPr>
        <w:jc w:val="both"/>
        <w:rPr>
          <w:i/>
        </w:rPr>
      </w:pPr>
      <w:r w:rsidRPr="006A227C">
        <w:rPr>
          <w:i/>
        </w:rPr>
        <w:t xml:space="preserve">Больше всего мне нравится, что здесь большой выбор овощей и фруктов. Овощи я покупаю знакомые: капусту, морковь, картофель. Впервые тут попробовала свежую, а не замороженную брокколи. Разница есть – свежая вкуснее. Фрукты я пробую разные, они тут очень вкусные. Единственное, в персиках китайцы ничего не понимают, они их едят твердыми! Все персики красивые на вид, но как каменные. Один раз попробовала – больше не буду. В последнее время пристрастилась к зимним финикам, это свежие финики, они круглые, зелено-коричневые, очень сладкие на вкус. В России их вообще нет. Сейчас (осенью) вкусные виноград, хурма, гранаты. Ну и другие фрукты тоже беру. Яблоки пока не ем, хотя мне девочки в магазине на них показали, я сказала: «Яблоки и в России есть». Еще люблю драконий фрукт (питайю), он красный, внутри белая мякоть с черными маленькими семенами. </w:t>
      </w:r>
    </w:p>
    <w:p w:rsidR="00F90910" w:rsidRPr="006A227C" w:rsidRDefault="00F90910" w:rsidP="00C27E30">
      <w:pPr>
        <w:jc w:val="both"/>
        <w:rPr>
          <w:i/>
        </w:rPr>
      </w:pPr>
      <w:r w:rsidRPr="006A227C">
        <w:rPr>
          <w:i/>
        </w:rPr>
        <w:t>Еще мне нравится наблюдать за китайцами. На занятиях студенты говорят, как у нас, - тихо. Но в неофициальной обстановке китайцы все говорят очень громко. Во второй день мы ходили в банк получать карту, там было много народу. Я думала – я оглохну. Так громко люди говорили. Сейчас вроде привыкаю, но все время удивляюсь: когда китаец  говорит по телефону – все окружающие знают содержание разговора. Еще, конечно, странно видеть маленьких детей в одежде с разрезом на штанах. Считается, что это очень хорошо, что ребенок может сделать свои дела прямо на улице. Наверное, такая привычка вызвана тем, что здесь очень жарко, в подгузнике ребенку было бы неудобно. Большинство китаянок озабочены сохранением белизны своей кожи, поэтому даже сейчас, осенью, многие из них ходят под зонтиком. Я узнала, чем солнечный зонтик отличается от обыкновенного: у солнечного внутренняя поверхность черного цвета.</w:t>
      </w:r>
    </w:p>
    <w:p w:rsidR="00F90910" w:rsidRPr="006A227C" w:rsidRDefault="00F90910" w:rsidP="00C27E30">
      <w:pPr>
        <w:jc w:val="both"/>
        <w:rPr>
          <w:i/>
        </w:rPr>
      </w:pPr>
      <w:r w:rsidRPr="006A227C">
        <w:rPr>
          <w:i/>
        </w:rPr>
        <w:t>Забыла написать свои впечатления об университете и студентах. Студенческий городок очень большой по территории, до работы я иду полчаса, и это не конец. Студенты часто передвигаются на велосипедах и мотороллерах. Кроме того, по территории ходит электромобиль, который за 1 юань доставит в любое место в университете. Но я все равно хожу пешком для здоровья. Несмотря на то что студентов университете больше 20 тысяч, не создается впечатление чрезмерной многолюдности. Студенты как-то на большой территории рассеиваются. Северная часть, где я живу, отдана под общежития преподавателей и  магистрантов, тут людей вообще мало. Утром, пока не выйду, на центральный проспект, могу вообще никого не встретить. Начинаешь понимать, сколько студентов в университете, во время обеда (он у них с 12 до 14), все куда-то спешат. Во время обеда, кстати, студенты успевают не только поесть, но и поспать. У них нет учебы по сменам, обычно у студентов есть утренние занятия и послеобеденные, еще могут быть вечерние.</w:t>
      </w:r>
    </w:p>
    <w:p w:rsidR="00F90910" w:rsidRDefault="00F90910" w:rsidP="00C27E30">
      <w:pPr>
        <w:jc w:val="both"/>
        <w:rPr>
          <w:i/>
          <w:lang w:val="en-US"/>
        </w:rPr>
      </w:pPr>
      <w:r w:rsidRPr="006A227C">
        <w:rPr>
          <w:i/>
        </w:rPr>
        <w:t xml:space="preserve">Территория университета зеленая, я всегда любуюсь лотосами. Они появляются около полудня, а вечером их не видно. Я сначала, думала, что маленький прудик зарос листьями, но потом увидела как-то, что плавают какие-то беловатые непонятные поплавки на воде. Даже подумала, что это мусор, но когда подошла поближе, то оказалось, что это бело-желтые лотосы цветут. </w:t>
      </w:r>
    </w:p>
    <w:p w:rsidR="00F90910" w:rsidRPr="006A227C" w:rsidRDefault="00F90910" w:rsidP="00C27E30">
      <w:pPr>
        <w:jc w:val="both"/>
        <w:rPr>
          <w:i/>
        </w:rPr>
      </w:pPr>
      <w:r w:rsidRPr="006A227C">
        <w:rPr>
          <w:i/>
        </w:rPr>
        <w:t>В Китае день учителя отмечают 10 сентября.</w:t>
      </w:r>
    </w:p>
    <w:sectPr w:rsidR="00F90910" w:rsidRPr="006A227C" w:rsidSect="006A227C">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11A0"/>
    <w:rsid w:val="000E5A21"/>
    <w:rsid w:val="001311A0"/>
    <w:rsid w:val="00161A42"/>
    <w:rsid w:val="001A6576"/>
    <w:rsid w:val="00225E07"/>
    <w:rsid w:val="002324FF"/>
    <w:rsid w:val="002C40C3"/>
    <w:rsid w:val="002C6A3F"/>
    <w:rsid w:val="002D0D81"/>
    <w:rsid w:val="00364E98"/>
    <w:rsid w:val="004B1592"/>
    <w:rsid w:val="004E4D99"/>
    <w:rsid w:val="004E5017"/>
    <w:rsid w:val="00586BB3"/>
    <w:rsid w:val="005E3517"/>
    <w:rsid w:val="006A227C"/>
    <w:rsid w:val="0077596E"/>
    <w:rsid w:val="00AD1D54"/>
    <w:rsid w:val="00BA1D5F"/>
    <w:rsid w:val="00BB0B54"/>
    <w:rsid w:val="00C27E30"/>
    <w:rsid w:val="00D23942"/>
    <w:rsid w:val="00D47315"/>
    <w:rsid w:val="00DD30B8"/>
    <w:rsid w:val="00F909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96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TotalTime>
  <Pages>3</Pages>
  <Words>1580</Words>
  <Characters>9008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Ulia</dc:creator>
  <cp:keywords/>
  <dc:description/>
  <cp:lastModifiedBy>shabalina_ov</cp:lastModifiedBy>
  <cp:revision>7</cp:revision>
  <dcterms:created xsi:type="dcterms:W3CDTF">2015-09-15T12:05:00Z</dcterms:created>
  <dcterms:modified xsi:type="dcterms:W3CDTF">2015-12-28T06:15:00Z</dcterms:modified>
</cp:coreProperties>
</file>